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3B9" w:rsidRPr="00CA7C3D" w:rsidRDefault="00B743B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743B9" w:rsidRPr="00CA7C3D" w:rsidRDefault="00B743B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743B9" w:rsidRPr="00CA7C3D" w:rsidRDefault="00B743B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743B9" w:rsidRPr="00CA7C3D" w:rsidRDefault="00B743B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743B9" w:rsidRPr="00CA7C3D" w:rsidRDefault="00B743B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20.12.2022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378</w:t>
      </w:r>
    </w:p>
    <w:p w:rsidR="00B743B9" w:rsidRPr="00CA7C3D" w:rsidRDefault="00B743B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743B9" w:rsidRPr="00CA7C3D" w:rsidRDefault="00B743B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Березинского сельского поселения Унечского муниципального района Брянской области</w:t>
      </w:r>
    </w:p>
    <w:p w:rsidR="00B743B9" w:rsidRPr="00CA7C3D" w:rsidRDefault="00B743B9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743B9" w:rsidRPr="00FC5F2F" w:rsidRDefault="00B743B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32</w:t>
      </w:r>
      <w:r w:rsidRPr="00FC5F2F">
        <w:t xml:space="preserve"> «Об утверждении Генерального плана</w:t>
      </w:r>
      <w:r>
        <w:t xml:space="preserve"> Березинского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B743B9" w:rsidRDefault="00B743B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743B9" w:rsidRPr="00336C1F" w:rsidRDefault="00B743B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743B9" w:rsidRPr="00F13FF3" w:rsidRDefault="00B743B9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B743B9" w:rsidRPr="00F13FF3" w:rsidRDefault="00B743B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92457</w:t>
      </w:r>
      <w:r w:rsidRPr="00F13FF3">
        <w:rPr>
          <w:lang w:eastAsia="ru-RU"/>
        </w:rPr>
        <w:t>кв.м;</w:t>
      </w:r>
    </w:p>
    <w:p w:rsidR="00B743B9" w:rsidRPr="00F13FF3" w:rsidRDefault="00B743B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Березинское</w:t>
      </w:r>
      <w:r w:rsidRPr="00F13FF3">
        <w:rPr>
          <w:lang w:eastAsia="ru-RU"/>
        </w:rPr>
        <w:t xml:space="preserve"> сельское поселение;</w:t>
      </w:r>
    </w:p>
    <w:p w:rsidR="00B743B9" w:rsidRPr="00F13FF3" w:rsidRDefault="00B743B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B743B9" w:rsidRDefault="00B743B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216233</w:t>
      </w:r>
      <w:r w:rsidRPr="00250EE0">
        <w:rPr>
          <w:lang w:eastAsia="ru-RU"/>
        </w:rPr>
        <w:t>кв.м;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bookmarkEnd w:id="1"/>
    <w:p w:rsidR="00B743B9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179922</w:t>
      </w:r>
      <w:r w:rsidRPr="00250EE0">
        <w:rPr>
          <w:lang w:eastAsia="ru-RU"/>
        </w:rPr>
        <w:t>кв.м;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175 915  </w:t>
      </w:r>
      <w:r w:rsidRPr="00250EE0">
        <w:rPr>
          <w:lang w:eastAsia="ru-RU"/>
        </w:rPr>
        <w:t>кв.м;</w:t>
      </w:r>
    </w:p>
    <w:p w:rsidR="00B743B9" w:rsidRPr="00250EE0" w:rsidRDefault="00B743B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B743B9" w:rsidRDefault="00B743B9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2" w:name="_Hlk118199594"/>
      <w:r w:rsidRPr="00250EE0">
        <w:rPr>
          <w:lang w:eastAsia="ru-RU"/>
        </w:rPr>
        <w:t xml:space="preserve">: </w:t>
      </w:r>
      <w:bookmarkEnd w:id="2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B743B9" w:rsidRDefault="00B743B9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743B9" w:rsidRPr="00250EE0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B743B9" w:rsidRPr="00250EE0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108387</w:t>
      </w:r>
      <w:r w:rsidRPr="00250EE0">
        <w:rPr>
          <w:lang w:eastAsia="ru-RU"/>
        </w:rPr>
        <w:t>кв.м;</w:t>
      </w:r>
    </w:p>
    <w:p w:rsidR="00B743B9" w:rsidRPr="00250EE0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B743B9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B743B9" w:rsidRPr="00F13FF3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743B9" w:rsidRPr="00250EE0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6</w:t>
      </w:r>
      <w:r w:rsidRPr="00250EE0">
        <w:rPr>
          <w:lang w:eastAsia="ru-RU"/>
        </w:rPr>
        <w:t>):</w:t>
      </w:r>
    </w:p>
    <w:p w:rsidR="00B743B9" w:rsidRPr="00250EE0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85569</w:t>
      </w:r>
      <w:r w:rsidRPr="00250EE0">
        <w:rPr>
          <w:lang w:eastAsia="ru-RU"/>
        </w:rPr>
        <w:t>кв.м;</w:t>
      </w:r>
    </w:p>
    <w:p w:rsidR="00B743B9" w:rsidRPr="00250EE0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B743B9" w:rsidRDefault="00B743B9" w:rsidP="007A049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B743B9" w:rsidRPr="00F13FF3" w:rsidRDefault="00B743B9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B743B9" w:rsidRPr="00F13FF3" w:rsidRDefault="00B743B9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B743B9" w:rsidRPr="00F13FF3" w:rsidRDefault="00B743B9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743B9" w:rsidRPr="0050051F" w:rsidRDefault="00B743B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B743B9" w:rsidRPr="0050051F" w:rsidRDefault="00B743B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B743B9" w:rsidRPr="0050051F" w:rsidRDefault="00B743B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743B9" w:rsidRDefault="00B743B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B743B9" w:rsidRDefault="00B743B9" w:rsidP="00095619">
      <w:pPr>
        <w:spacing w:line="240" w:lineRule="auto"/>
        <w:jc w:val="both"/>
        <w:rPr>
          <w:lang w:eastAsia="ru-RU"/>
        </w:rPr>
      </w:pPr>
    </w:p>
    <w:p w:rsidR="00B743B9" w:rsidRDefault="00B743B9" w:rsidP="00095619">
      <w:pPr>
        <w:spacing w:line="240" w:lineRule="auto"/>
        <w:rPr>
          <w:lang w:eastAsia="ru-RU"/>
        </w:rPr>
      </w:pPr>
    </w:p>
    <w:p w:rsidR="00B743B9" w:rsidRPr="0050051F" w:rsidRDefault="00B743B9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главы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>И.М. Волкович</w:t>
      </w:r>
    </w:p>
    <w:p w:rsidR="00B743B9" w:rsidRPr="0050051F" w:rsidRDefault="00B743B9" w:rsidP="00095619">
      <w:pPr>
        <w:spacing w:line="240" w:lineRule="auto"/>
        <w:rPr>
          <w:lang w:eastAsia="ru-RU"/>
        </w:rPr>
      </w:pPr>
    </w:p>
    <w:p w:rsidR="00B743B9" w:rsidRPr="0050051F" w:rsidRDefault="00B743B9" w:rsidP="00095619">
      <w:pPr>
        <w:spacing w:line="240" w:lineRule="auto"/>
        <w:rPr>
          <w:lang w:eastAsia="ru-RU"/>
        </w:rPr>
      </w:pPr>
    </w:p>
    <w:p w:rsidR="00B743B9" w:rsidRDefault="00B743B9" w:rsidP="00102B37">
      <w:pPr>
        <w:spacing w:line="240" w:lineRule="auto"/>
        <w:rPr>
          <w:lang w:eastAsia="ru-RU"/>
        </w:rPr>
      </w:pPr>
    </w:p>
    <w:p w:rsidR="00B743B9" w:rsidRPr="0050051F" w:rsidRDefault="00B743B9" w:rsidP="00095619">
      <w:pPr>
        <w:spacing w:line="240" w:lineRule="auto"/>
        <w:rPr>
          <w:lang w:eastAsia="ru-RU"/>
        </w:rPr>
      </w:pPr>
    </w:p>
    <w:p w:rsidR="00B743B9" w:rsidRPr="00060422" w:rsidRDefault="00B743B9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B743B9" w:rsidRPr="00336C1F" w:rsidRDefault="00B743B9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B743B9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3B9" w:rsidRDefault="00B743B9" w:rsidP="006F0F01">
      <w:pPr>
        <w:spacing w:line="240" w:lineRule="auto"/>
      </w:pPr>
      <w:r>
        <w:separator/>
      </w:r>
    </w:p>
  </w:endnote>
  <w:endnote w:type="continuationSeparator" w:id="1">
    <w:p w:rsidR="00B743B9" w:rsidRDefault="00B743B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3B9" w:rsidRDefault="00B743B9" w:rsidP="006F0F01">
      <w:pPr>
        <w:spacing w:line="240" w:lineRule="auto"/>
      </w:pPr>
      <w:r>
        <w:separator/>
      </w:r>
    </w:p>
  </w:footnote>
  <w:footnote w:type="continuationSeparator" w:id="1">
    <w:p w:rsidR="00B743B9" w:rsidRDefault="00B743B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E2B95"/>
    <w:rsid w:val="000F29FE"/>
    <w:rsid w:val="00102B37"/>
    <w:rsid w:val="0010643C"/>
    <w:rsid w:val="00120638"/>
    <w:rsid w:val="00160767"/>
    <w:rsid w:val="001A43AC"/>
    <w:rsid w:val="001B11B3"/>
    <w:rsid w:val="001B5E70"/>
    <w:rsid w:val="001F0C9A"/>
    <w:rsid w:val="00250EE0"/>
    <w:rsid w:val="00263661"/>
    <w:rsid w:val="002667AF"/>
    <w:rsid w:val="00296FBB"/>
    <w:rsid w:val="002B23FB"/>
    <w:rsid w:val="00336C1F"/>
    <w:rsid w:val="00337CA2"/>
    <w:rsid w:val="00370C22"/>
    <w:rsid w:val="00372606"/>
    <w:rsid w:val="00453CB3"/>
    <w:rsid w:val="00480486"/>
    <w:rsid w:val="00484E3B"/>
    <w:rsid w:val="0048754E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24E0"/>
    <w:rsid w:val="005B7825"/>
    <w:rsid w:val="005C384D"/>
    <w:rsid w:val="005F32CF"/>
    <w:rsid w:val="005F3D37"/>
    <w:rsid w:val="00656CF8"/>
    <w:rsid w:val="00664215"/>
    <w:rsid w:val="0069515C"/>
    <w:rsid w:val="006B355E"/>
    <w:rsid w:val="006B5B5F"/>
    <w:rsid w:val="006D1CA3"/>
    <w:rsid w:val="006E6110"/>
    <w:rsid w:val="006F0F01"/>
    <w:rsid w:val="006F3730"/>
    <w:rsid w:val="007453E3"/>
    <w:rsid w:val="00764993"/>
    <w:rsid w:val="007724FC"/>
    <w:rsid w:val="007A049E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B129C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743B9"/>
    <w:rsid w:val="00B83C47"/>
    <w:rsid w:val="00B8630F"/>
    <w:rsid w:val="00BC14E3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71959"/>
    <w:rsid w:val="00DC310F"/>
    <w:rsid w:val="00DC35FF"/>
    <w:rsid w:val="00DE4856"/>
    <w:rsid w:val="00E41AF8"/>
    <w:rsid w:val="00E46D8F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3E3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73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3</Pages>
  <Words>964</Words>
  <Characters>5495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5</cp:revision>
  <cp:lastPrinted>2022-12-22T08:06:00Z</cp:lastPrinted>
  <dcterms:created xsi:type="dcterms:W3CDTF">2021-06-24T09:26:00Z</dcterms:created>
  <dcterms:modified xsi:type="dcterms:W3CDTF">2023-01-10T16:17:00Z</dcterms:modified>
</cp:coreProperties>
</file>